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Lindsey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Lindsey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Lindsey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Lindsey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Lindsey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Lindsey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East Lindsey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Lindsey is estimated to be </w:t>
      </w:r>
      <w:r w:rsidRPr="00773DF7">
        <w:rPr>
          <w:rFonts w:ascii="Libre Franklin Light" w:eastAsia="Times New Roman" w:hAnsi="Libre Franklin Light" w:cs="Calibri Light"/>
          <w:b/>
          <w:bCs/>
          <w:color w:val="C45911" w:themeColor="accent2" w:themeShade="BF"/>
        </w:rPr>
        <w:t xml:space="preserve">£1,509,510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Lindsey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Lindsey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Lindsey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Lindsey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Linds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Lindsey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Linds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Lindsey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Lindsey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Linds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Lindsey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Lindsey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Lindsey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Lindsey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Lindsey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Lindsey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£1,509,510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Lindsey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£24,587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£508,482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£36,426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£18,782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£910,988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£1,509,510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Lindsey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Lindsey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Lindsey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Lindsey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Lindsey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Lindsey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Lindsey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Lindsey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Lindsey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Lindsey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Lindsey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Lindsey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5A55F5-04CA-4CA6-A65D-90E88AB55E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